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F2F41" w14:textId="07437A78"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SP-211316</w:t>
      </w:r>
      <w:r w:rsidR="00A22599">
        <w:rPr>
          <w:rFonts w:ascii="Arial" w:hAnsi="Arial" w:cs="Arial"/>
          <w:b/>
          <w:sz w:val="24"/>
        </w:rPr>
        <w:t>_rev</w:t>
      </w:r>
      <w:r w:rsidR="00B92B5B">
        <w:rPr>
          <w:rFonts w:ascii="Arial" w:hAnsi="Arial" w:cs="Arial"/>
          <w:b/>
          <w:sz w:val="24"/>
        </w:rPr>
        <w:t>2</w:t>
      </w:r>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BD39AD" w:rsidRDefault="003043D2" w:rsidP="001E6A74">
      <w:pPr>
        <w:tabs>
          <w:tab w:val="right" w:pos="9638"/>
        </w:tabs>
      </w:pPr>
    </w:p>
    <w:p w14:paraId="4183A6E4" w14:textId="764326EB" w:rsidR="0097381B" w:rsidRDefault="0097381B" w:rsidP="0097381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SP-211161</w:t>
      </w:r>
      <w:r w:rsidR="00FC7C6E">
        <w:rPr>
          <w:rFonts w:ascii="Arial" w:hAnsi="Arial" w:cs="Arial"/>
          <w:b/>
          <w:sz w:val="24"/>
        </w:rPr>
        <w:t>_rev</w:t>
      </w:r>
      <w:r w:rsidR="00031073">
        <w:rPr>
          <w:rFonts w:ascii="Arial" w:hAnsi="Arial" w:cs="Arial"/>
          <w:b/>
          <w:sz w:val="24"/>
        </w:rPr>
        <w:t>2</w:t>
      </w:r>
    </w:p>
    <w:p w14:paraId="72A646D3" w14:textId="77777777" w:rsidR="0097381B" w:rsidRDefault="0097381B" w:rsidP="0097381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F81039" w14:textId="77777777" w:rsidR="0097381B" w:rsidRPr="00E646E7" w:rsidRDefault="0097381B" w:rsidP="0097381B">
      <w:pPr>
        <w:tabs>
          <w:tab w:val="right" w:pos="9638"/>
        </w:tabs>
        <w:rPr>
          <w:rFonts w:ascii="Arial" w:hAnsi="Arial" w:cs="Arial"/>
          <w:b/>
          <w:sz w:val="24"/>
        </w:rPr>
      </w:pPr>
    </w:p>
    <w:p w14:paraId="438600FF" w14:textId="4BF15F08"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w:t>
      </w:r>
      <w:r w:rsidR="00E806AB">
        <w:rPr>
          <w:b/>
          <w:noProof/>
          <w:sz w:val="24"/>
        </w:rPr>
        <w:t>9329</w:t>
      </w:r>
    </w:p>
    <w:p w14:paraId="6AA166CE" w14:textId="07EC2D1E"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w:t>
      </w:r>
      <w:r w:rsidR="00E806AB">
        <w:rPr>
          <w:rFonts w:eastAsia="Batang" w:cs="Arial"/>
          <w:sz w:val="18"/>
          <w:szCs w:val="18"/>
          <w:lang w:eastAsia="zh-CN"/>
        </w:rPr>
        <w:t>552r01</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6513C688" w:rsidR="006C2E80" w:rsidRDefault="00E13CB2" w:rsidP="006C2E80">
      <w:pPr>
        <w:pStyle w:val="Heading8"/>
      </w:pPr>
      <w:r>
        <w:t>A</w:t>
      </w:r>
      <w:r w:rsidR="00B078D6">
        <w:t>cronym:</w:t>
      </w:r>
      <w:r w:rsidR="006C2E80">
        <w:tab/>
      </w:r>
      <w:r w:rsidR="00A566B4" w:rsidRPr="00A566B4">
        <w:t>FS_eEDGE_5GC_</w:t>
      </w:r>
      <w:r w:rsidR="003043D2">
        <w:t>P</w:t>
      </w:r>
      <w:r w:rsidR="00A566B4" w:rsidRPr="00A566B4">
        <w:t>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lastRenderedPageBreak/>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r>
        <w:rPr>
          <w:lang w:val="en-US"/>
        </w:rPr>
        <w:t>WT2)</w:t>
      </w:r>
      <w:r>
        <w:rPr>
          <w:lang w:val="en-US"/>
        </w:rPr>
        <w:tab/>
        <w:t>void</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7EF248C9" w14:textId="2FDF31F2" w:rsidR="00B92B5B" w:rsidRDefault="00B92B5B" w:rsidP="004D59AC">
      <w:pPr>
        <w:pStyle w:val="NO"/>
      </w:pPr>
      <w:r>
        <w:t>WT4)</w:t>
      </w:r>
      <w:r>
        <w:tab/>
        <w:t>void</w:t>
      </w:r>
      <w:bookmarkStart w:id="0" w:name="_GoBack"/>
      <w:bookmarkEnd w:id="0"/>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lastRenderedPageBreak/>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lastRenderedPageBreak/>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68B"/>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735D4-1B93-4987-B292-FC2E2C2E0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1430</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2</cp:revision>
  <cp:lastPrinted>2000-02-29T11:31:00Z</cp:lastPrinted>
  <dcterms:created xsi:type="dcterms:W3CDTF">2021-12-17T07:42:00Z</dcterms:created>
  <dcterms:modified xsi:type="dcterms:W3CDTF">2021-12-17T07:42:00Z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1639725994</vt:lpwstr>
  </property>
</Properties>
</file>